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956C66">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956C66">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956C66">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956C66">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956C66">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956C66"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613834048"/>
                <w:placeholder>
                  <w:docPart w:val="96006237DA7B404BA82EC592FFA7BD9C"/>
                </w:placeholder>
              </w:sdtPr>
              <w:sdtEndPr/>
              <w:sdtContent>
                <w:tc>
                  <w:tcPr>
                    <w:tcW w:w="5491" w:type="dxa"/>
                  </w:tcPr>
                  <w:p w14:paraId="163192D7" w14:textId="186EC3E2" w:rsidR="00546DB1" w:rsidRPr="00546DB1" w:rsidRDefault="001D2BF4" w:rsidP="00AB56F9">
                    <w:pPr>
                      <w:tabs>
                        <w:tab w:val="left" w:pos="426"/>
                      </w:tabs>
                      <w:spacing w:before="120"/>
                      <w:rPr>
                        <w:bCs/>
                        <w:lang w:val="en-IE" w:eastAsia="en-GB"/>
                      </w:rPr>
                    </w:pPr>
                    <w:r w:rsidRPr="00265EF6">
                      <w:rPr>
                        <w:bCs/>
                        <w:sz w:val="22"/>
                        <w:szCs w:val="22"/>
                      </w:rPr>
                      <w:t>HOME.A3</w:t>
                    </w:r>
                  </w:p>
                </w:tc>
              </w:sdtContent>
            </w:sdt>
          </w:sdtContent>
        </w:sdt>
      </w:tr>
      <w:tr w:rsidR="00546DB1" w:rsidRPr="00AA0779"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F596C9A" w14:textId="0A283274" w:rsidR="001D2BF4" w:rsidRPr="00DB0606" w:rsidRDefault="00956C66" w:rsidP="001D2BF4">
                <w:pPr>
                  <w:spacing w:after="0"/>
                  <w:ind w:right="1315"/>
                  <w:rPr>
                    <w:bCs/>
                    <w:lang w:val="en-US" w:eastAsia="en-GB"/>
                  </w:rPr>
                </w:pPr>
                <w:sdt>
                  <w:sdtPr>
                    <w:rPr>
                      <w:bCs/>
                      <w:lang w:eastAsia="en-GB"/>
                    </w:rPr>
                    <w:id w:val="1269121511"/>
                    <w:placeholder>
                      <w:docPart w:val="352093C549E74B5BBAF64E50F5C17523"/>
                    </w:placeholder>
                  </w:sdtPr>
                  <w:sdtEndPr>
                    <w:rPr>
                      <w:lang w:val="en-IE"/>
                    </w:rPr>
                  </w:sdtEndPr>
                  <w:sdtContent>
                    <w:sdt>
                      <w:sdtPr>
                        <w:rPr>
                          <w:bCs/>
                          <w:lang w:eastAsia="en-GB"/>
                        </w:rPr>
                        <w:id w:val="1198046350"/>
                        <w:placeholder>
                          <w:docPart w:val="4E924CEF0A644C51940C01E2E47F1A3E"/>
                        </w:placeholder>
                      </w:sdtPr>
                      <w:sdtEndPr>
                        <w:rPr>
                          <w:lang w:val="en-IE"/>
                        </w:rPr>
                      </w:sdtEndPr>
                      <w:sdtContent>
                        <w:r w:rsidR="00FE5B39" w:rsidRPr="00AA0779">
                          <w:rPr>
                            <w:bCs/>
                            <w:lang w:val="en-US" w:eastAsia="en-GB"/>
                          </w:rPr>
                          <w:t>414939</w:t>
                        </w:r>
                      </w:sdtContent>
                    </w:sdt>
                  </w:sdtContent>
                </w:sdt>
                <w:r w:rsidR="001D2BF4" w:rsidRPr="00DB0606">
                  <w:rPr>
                    <w:bCs/>
                    <w:lang w:val="en-US" w:eastAsia="en-GB"/>
                  </w:rPr>
                  <w:t xml:space="preserve"> </w:t>
                </w:r>
              </w:p>
              <w:sdt>
                <w:sdtPr>
                  <w:rPr>
                    <w:bCs/>
                    <w:lang w:eastAsia="en-GB"/>
                  </w:rPr>
                  <w:id w:val="1526829820"/>
                  <w:placeholder>
                    <w:docPart w:val="4A63331FCFC7416CB158428796D8E5ED"/>
                  </w:placeholder>
                  <w:showingPlcHdr/>
                </w:sdtPr>
                <w:sdtEndPr/>
                <w:sdtContent>
                  <w:p w14:paraId="32FCC887" w14:textId="1019C179" w:rsidR="00546DB1" w:rsidRPr="00DB0606" w:rsidRDefault="00E559F0" w:rsidP="00DB0606">
                    <w:pPr>
                      <w:spacing w:after="0"/>
                      <w:ind w:right="1315"/>
                      <w:rPr>
                        <w:bCs/>
                        <w:lang w:val="en-US" w:eastAsia="en-GB"/>
                      </w:rPr>
                    </w:pPr>
                    <w:r w:rsidRPr="003B2E38">
                      <w:rPr>
                        <w:rStyle w:val="PlaceholderText"/>
                        <w:bCs/>
                        <w:lang w:val="en-IE"/>
                      </w:rPr>
                      <w:t>Click or tap here to enter text.</w:t>
                    </w:r>
                  </w:p>
                </w:sdtContent>
              </w:sdt>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eastAsia="en-GB"/>
                  </w:rPr>
                  <w:id w:val="2027278772"/>
                  <w:placeholder>
                    <w:docPart w:val="3D789DA21E2A4843B69792133F47D799"/>
                  </w:placeholder>
                </w:sdtPr>
                <w:sdtEndPr/>
                <w:sdtContent>
                  <w:p w14:paraId="2D79C268" w14:textId="77777777" w:rsidR="00DB0606" w:rsidRPr="00265EF6" w:rsidRDefault="00DB0606" w:rsidP="00DB0606">
                    <w:pPr>
                      <w:spacing w:after="0"/>
                      <w:ind w:right="1315"/>
                      <w:rPr>
                        <w:bCs/>
                        <w:szCs w:val="24"/>
                      </w:rPr>
                    </w:pPr>
                    <w:r w:rsidRPr="00265EF6">
                      <w:rPr>
                        <w:bCs/>
                        <w:szCs w:val="24"/>
                      </w:rPr>
                      <w:t>Pawel Busiakiewicz</w:t>
                    </w:r>
                  </w:p>
                  <w:p w14:paraId="65EBCF52" w14:textId="5AAB9EA9" w:rsidR="00546DB1" w:rsidRPr="00934A25" w:rsidRDefault="00956C66" w:rsidP="00934A25">
                    <w:pPr>
                      <w:spacing w:after="0"/>
                      <w:ind w:right="1315"/>
                      <w:rPr>
                        <w:bCs/>
                        <w:lang w:eastAsia="en-GB"/>
                      </w:rPr>
                    </w:pPr>
                  </w:p>
                </w:sdtContent>
              </w:sdt>
            </w:sdtContent>
          </w:sdt>
          <w:p w14:paraId="227D6F6E" w14:textId="0CE2138F" w:rsidR="00546DB1" w:rsidRPr="009F216F" w:rsidRDefault="00956C66"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316263">
                  <w:rPr>
                    <w:bCs/>
                    <w:lang w:eastAsia="en-GB"/>
                  </w:rPr>
                  <w:t>3</w:t>
                </w:r>
                <w:r w:rsidR="001D2BF4">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1D2BF4">
                      <w:rPr>
                        <w:bCs/>
                        <w:lang w:eastAsia="en-GB"/>
                      </w:rPr>
                      <w:t>2025</w:t>
                    </w:r>
                  </w:sdtContent>
                </w:sdt>
              </w:sdtContent>
            </w:sdt>
          </w:p>
          <w:p w14:paraId="4128A55A" w14:textId="61A7139E" w:rsidR="00546DB1" w:rsidRPr="00546DB1" w:rsidRDefault="00956C66"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1D2BF4">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FA2170">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FA2170">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sdt>
                  <w:sdtPr>
                    <w:rPr>
                      <w:bCs/>
                      <w:szCs w:val="24"/>
                      <w:lang w:eastAsia="en-GB"/>
                    </w:rPr>
                    <w:id w:val="-162548706"/>
                    <w:placeholder>
                      <w:docPart w:val="2A32631EC6FA48A291CB91F07C5D116E"/>
                    </w:placeholder>
                  </w:sdtPr>
                  <w:sdtEndPr/>
                  <w:sdtContent>
                    <w:sdt>
                      <w:sdtPr>
                        <w:rPr>
                          <w:bCs/>
                          <w:szCs w:val="24"/>
                          <w:lang w:eastAsia="en-GB"/>
                        </w:rPr>
                        <w:id w:val="1148329376"/>
                        <w:placeholder>
                          <w:docPart w:val="D7417131E27840D7964197B5CE999B21"/>
                        </w:placeholder>
                        <w:showingPlcHdr/>
                      </w:sdtPr>
                      <w:sdtEndPr/>
                      <w:sdtContent>
                        <w:r w:rsidR="00FA2170" w:rsidRPr="00BD2312">
                          <w:rPr>
                            <w:rStyle w:val="PlaceholderText"/>
                          </w:rPr>
                          <w:t>Click or tap here to enter text.</w:t>
                        </w:r>
                      </w:sdtContent>
                    </w:sdt>
                  </w:sdtContent>
                </w:sdt>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1B92EC6A"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8D9008A"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956C66"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956C66"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956C66"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6703A024"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5BA80FEE"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3" o:title=""/>
                </v:shape>
                <w:control r:id="rId24" w:name="OptionButton2" w:shapeid="_x0000_i1045"/>
              </w:object>
            </w:r>
            <w:r>
              <w:rPr>
                <w:bCs/>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237F8115" w:rsidR="00785A3F" w:rsidRPr="001D2BF4" w:rsidRDefault="00785A3F" w:rsidP="000675FD">
            <w:pPr>
              <w:tabs>
                <w:tab w:val="left" w:pos="426"/>
              </w:tabs>
              <w:spacing w:before="120" w:after="120"/>
              <w:rPr>
                <w:bCs/>
                <w:lang w:eastAsia="en-GB"/>
              </w:rPr>
            </w:pPr>
            <w:r w:rsidRPr="001D2BF4">
              <w:t xml:space="preserve">Ende der Bewerbungsfrist: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956C66">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2D57E2" w:rsidRDefault="00803007" w:rsidP="007C07D8">
      <w:pPr>
        <w:pStyle w:val="ListNumber"/>
        <w:numPr>
          <w:ilvl w:val="0"/>
          <w:numId w:val="0"/>
        </w:numPr>
        <w:ind w:left="709" w:hanging="709"/>
        <w:rPr>
          <w:lang w:eastAsia="en-GB"/>
        </w:rPr>
      </w:pPr>
      <w:r w:rsidRPr="002D57E2">
        <w:rPr>
          <w:b/>
          <w:bCs/>
          <w:lang w:eastAsia="en-GB"/>
        </w:rPr>
        <w:t>Wer wi</w:t>
      </w:r>
      <w:r w:rsidR="002F7504" w:rsidRPr="002D57E2">
        <w:rPr>
          <w:b/>
          <w:bCs/>
          <w:lang w:eastAsia="en-GB"/>
        </w:rPr>
        <w:t>r</w:t>
      </w:r>
      <w:r w:rsidRPr="002D57E2">
        <w:rPr>
          <w:b/>
          <w:bCs/>
          <w:lang w:eastAsia="en-GB"/>
        </w:rPr>
        <w:t xml:space="preserve"> sind</w:t>
      </w:r>
    </w:p>
    <w:sdt>
      <w:sdtPr>
        <w:rPr>
          <w:lang w:val="en-US" w:eastAsia="en-GB"/>
        </w:rPr>
        <w:id w:val="1822233941"/>
        <w:placeholder>
          <w:docPart w:val="FE6C9874556B47B1A65A432926DB0BCE"/>
        </w:placeholder>
      </w:sdtPr>
      <w:sdtEndPr/>
      <w:sdtContent>
        <w:p w14:paraId="4552B2D9" w14:textId="77777777" w:rsidR="00D2244F" w:rsidRPr="00D2244F" w:rsidRDefault="00D2244F" w:rsidP="00D2244F">
          <w:pPr>
            <w:autoSpaceDE w:val="0"/>
            <w:autoSpaceDN w:val="0"/>
            <w:adjustRightInd w:val="0"/>
            <w:spacing w:after="0"/>
            <w:rPr>
              <w:lang w:eastAsia="en-GB"/>
            </w:rPr>
          </w:pPr>
          <w:r w:rsidRPr="00D2244F">
            <w:rPr>
              <w:lang w:eastAsia="en-GB"/>
            </w:rPr>
            <w:t>HOME.A3 ist damit beauftragt, zur Entwicklung und Umsetzung der externen Dimension der Migrations- und Sicherheitspolitik der GD HOME beizutragen:</w:t>
          </w:r>
        </w:p>
        <w:p w14:paraId="76DD1EEA" w14:textId="00953721" w:rsidR="00803007" w:rsidRPr="00D2244F" w:rsidRDefault="00D2244F" w:rsidP="00FA2170">
          <w:pPr>
            <w:autoSpaceDE w:val="0"/>
            <w:autoSpaceDN w:val="0"/>
            <w:adjustRightInd w:val="0"/>
            <w:spacing w:after="0"/>
            <w:rPr>
              <w:lang w:eastAsia="en-GB"/>
            </w:rPr>
          </w:pPr>
          <w:r w:rsidRPr="00D2244F">
            <w:rPr>
              <w:lang w:eastAsia="en-GB"/>
            </w:rPr>
            <w:lastRenderedPageBreak/>
            <w:t>(1) die Gesamtstrategie der GD HOME zu den externen Aspekten der Migrations- und Sicherheitspolitik zu formulieren; (2) die Zusammenarbeit der GD HOME mit Drittstaaten und internationalen Organisationen zu organisieren und zu koordinieren; (3) die Prioritäten der GD HOME im institutionellen Rahmen der EU zu vertreten und für diese zu werben, einschließlich der Zusammenarbeit mit anderen EU- Institutionen, Generaldirektionen der Kommission, dem EAD und EU-Agenturen, die in der EU-Außen- und Innenpolitik tätig sind; (4) die GD HOME in Prozessen im Zusammenhang mit der Planung, Zuweisung und Umsetzung von EU-Mittel für externe Maßnahmen zu vertreten</w:t>
          </w:r>
          <w:r w:rsidR="00FA2170" w:rsidRPr="00FA2170">
            <w:rPr>
              <w:szCs w:val="24"/>
              <w:lang w:eastAsia="en-GB"/>
            </w:rPr>
            <w:t>.</w:t>
          </w:r>
        </w:p>
      </w:sdtContent>
    </w:sdt>
    <w:p w14:paraId="3862387A" w14:textId="77777777" w:rsidR="00803007" w:rsidRPr="001D2BF4" w:rsidRDefault="00803007" w:rsidP="00803007">
      <w:pPr>
        <w:pStyle w:val="ListNumber"/>
        <w:numPr>
          <w:ilvl w:val="0"/>
          <w:numId w:val="0"/>
        </w:numPr>
        <w:ind w:left="709" w:hanging="709"/>
        <w:rPr>
          <w:b/>
          <w:bCs/>
          <w:lang w:eastAsia="en-GB"/>
        </w:rPr>
      </w:pPr>
    </w:p>
    <w:p w14:paraId="5CB1FC37" w14:textId="328DFC89" w:rsidR="00191B0F" w:rsidRPr="00191B0F" w:rsidRDefault="00803007" w:rsidP="00191B0F">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1178697217"/>
        <w:placeholder>
          <w:docPart w:val="9A24C2DA65794F91A44C113B9C087A8F"/>
        </w:placeholder>
      </w:sdtPr>
      <w:sdtEndPr/>
      <w:sdtContent>
        <w:p w14:paraId="1DD9D756" w14:textId="7384A797" w:rsidR="00191B0F" w:rsidRPr="00560C41" w:rsidRDefault="00191B0F" w:rsidP="00191B0F">
          <w:pPr>
            <w:rPr>
              <w:color w:val="202124"/>
              <w:szCs w:val="24"/>
            </w:rPr>
          </w:pPr>
          <w:r w:rsidRPr="00560C41">
            <w:rPr>
              <w:color w:val="202124"/>
              <w:szCs w:val="24"/>
            </w:rPr>
            <w:t xml:space="preserve">Wir </w:t>
          </w:r>
          <w:r>
            <w:rPr>
              <w:color w:val="202124"/>
              <w:szCs w:val="24"/>
            </w:rPr>
            <w:t>bieten</w:t>
          </w:r>
          <w:r w:rsidRPr="00560C41">
            <w:rPr>
              <w:color w:val="202124"/>
              <w:szCs w:val="24"/>
            </w:rPr>
            <w:t xml:space="preserve"> eine anspruchsvolle Stelle als Referent</w:t>
          </w:r>
          <w:r>
            <w:rPr>
              <w:color w:val="202124"/>
              <w:szCs w:val="24"/>
            </w:rPr>
            <w:t>(</w:t>
          </w:r>
          <w:r w:rsidRPr="00560C41">
            <w:rPr>
              <w:color w:val="202124"/>
              <w:szCs w:val="24"/>
            </w:rPr>
            <w:t>in</w:t>
          </w:r>
          <w:r>
            <w:rPr>
              <w:color w:val="202124"/>
              <w:szCs w:val="24"/>
            </w:rPr>
            <w:t>)</w:t>
          </w:r>
          <w:r w:rsidRPr="00560C41">
            <w:rPr>
              <w:color w:val="202124"/>
              <w:szCs w:val="24"/>
            </w:rPr>
            <w:t xml:space="preserve"> für abgeordnete nationale Sachverständige (ANS) in einem Schlüsselbereich der derzeitigen EU-Politik, d.h. in der externen Dimension der EU-Politik im Bereich Inneres (Migration und Sicherheit), in der engagierte</w:t>
          </w:r>
          <w:r>
            <w:rPr>
              <w:color w:val="202124"/>
              <w:szCs w:val="24"/>
            </w:rPr>
            <w:t xml:space="preserve"> </w:t>
          </w:r>
          <w:r w:rsidRPr="00560C41">
            <w:rPr>
              <w:color w:val="202124"/>
              <w:szCs w:val="24"/>
            </w:rPr>
            <w:t>Kolleginnen und Kollegen wirklich etwas für das Leben der EU-Bürger bewirken können.</w:t>
          </w:r>
        </w:p>
        <w:p w14:paraId="4926CF2A" w14:textId="77777777" w:rsidR="00191B0F" w:rsidRPr="00560C41" w:rsidRDefault="00191B0F" w:rsidP="00191B0F">
          <w:pPr>
            <w:rPr>
              <w:color w:val="202124"/>
              <w:szCs w:val="24"/>
            </w:rPr>
          </w:pPr>
          <w:r w:rsidRPr="00560C41">
            <w:rPr>
              <w:color w:val="202124"/>
              <w:szCs w:val="24"/>
            </w:rPr>
            <w:t>Dies ist eine sehr sichtbare Arbeit, die die Entwicklung, Umsetzung, Koordinierung, regelmäßige Kontakte zu Drittländern, internationalen Organisationen, den politischen Referaten der GD HOME, den einschlägigen Referaten des Europäischen Auswärtigen Dienstes (EAD), den EU-Delegationen, dem Rat, den EU-Agenturen, den Mitgliedstaaten sowie den jeweiligen Drittländern und ihren Missionen bei der EU umfasst.</w:t>
          </w:r>
        </w:p>
        <w:p w14:paraId="221E4883" w14:textId="1A5FF0BE" w:rsidR="00803007" w:rsidRPr="00AE10D5" w:rsidRDefault="00AA0779" w:rsidP="00FE5B39">
          <w:pPr>
            <w:rPr>
              <w:color w:val="202124"/>
              <w:szCs w:val="24"/>
            </w:rPr>
          </w:pPr>
          <w:r w:rsidRPr="00AA0779">
            <w:rPr>
              <w:color w:val="202124"/>
              <w:szCs w:val="24"/>
            </w:rPr>
            <w:t>Er/sie ist für die externen Aspekte von Migration und Sicherheit, einschließlich der Umsetzung der externen Aspekte des Migrations- und Asylpakets, und damit zusammenhängende bilaterale und multilaterale Aktivitäten mit Drittländern und internationalen Organisationen zuständig.</w:t>
          </w:r>
          <w:r>
            <w:rPr>
              <w:color w:val="202124"/>
              <w:szCs w:val="24"/>
            </w:rPr>
            <w:t xml:space="preserve"> </w:t>
          </w:r>
          <w:r w:rsidR="00191B0F" w:rsidRPr="00560C41">
            <w:rPr>
              <w:color w:val="202124"/>
              <w:szCs w:val="24"/>
            </w:rPr>
            <w:t>Die Beziehungen zu Drittländern werden die Förderung und Unterstützung bei der Umsetzung eines oder mehrerer der Strategien und Instrumente umfassen, die derzeit von der GD HOME eingesetzt werden, um die Prioritäten der EU auf internationaler Ebene voranzubringen, wie Mobilitätspartnerschaften, Aktionspläne für die Mittelmeerrouten, Fachkräftepartnerschaften, operative Partnerschaften zur Bekämpfung der Schleuserkriminalität, Dialoge über Rückübernahme und Visaliberalisierung sowie andere Instrumente der Zusammenarbeit mit Drittländern und/oder internationalen Organisationen.</w:t>
          </w:r>
        </w:p>
      </w:sdtContent>
    </w:sdt>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796656885"/>
            <w:placeholder>
              <w:docPart w:val="FFB447016A454A8EB72D9AFC2290C2BE"/>
            </w:placeholder>
          </w:sdtPr>
          <w:sdtEndPr/>
          <w:sdtContent>
            <w:sdt>
              <w:sdtPr>
                <w:rPr>
                  <w:rFonts w:ascii="Calibri" w:eastAsia="Calibri" w:hAnsi="Calibri"/>
                  <w:sz w:val="22"/>
                  <w:szCs w:val="24"/>
                  <w:lang w:val="en-US" w:eastAsia="en-GB"/>
                </w:rPr>
                <w:id w:val="-1374839128"/>
                <w:placeholder>
                  <w:docPart w:val="D25122E4D4724BED964BC9E92A352B8C"/>
                </w:placeholder>
              </w:sdtPr>
              <w:sdtEndPr>
                <w:rPr>
                  <w:rFonts w:ascii="Times New Roman" w:eastAsia="Times New Roman" w:hAnsi="Times New Roman"/>
                  <w:sz w:val="24"/>
                  <w:szCs w:val="20"/>
                  <w:lang w:val="de-DE"/>
                </w:rPr>
              </w:sdtEndPr>
              <w:sdtContent>
                <w:p w14:paraId="7E2D1CC1" w14:textId="77777777" w:rsidR="00191B0F" w:rsidRPr="00560C41" w:rsidRDefault="00191B0F" w:rsidP="00191B0F">
                  <w:pPr>
                    <w:rPr>
                      <w:szCs w:val="24"/>
                    </w:rPr>
                  </w:pPr>
                  <w:r w:rsidRPr="00560C41">
                    <w:rPr>
                      <w:szCs w:val="24"/>
                    </w:rPr>
                    <w:t>Ein dienstorientierter, dynamischer und erfahrener Kollege und Teamakteur</w:t>
                  </w:r>
                  <w:r w:rsidRPr="00F948FC">
                    <w:rPr>
                      <w:szCs w:val="24"/>
                    </w:rPr>
                    <w:t xml:space="preserve"> </w:t>
                  </w:r>
                  <w:r w:rsidRPr="00560C41">
                    <w:rPr>
                      <w:szCs w:val="24"/>
                    </w:rPr>
                    <w:t>mit einem hohen Verantwortungsbewusstsein, der</w:t>
                  </w:r>
                  <w:r>
                    <w:rPr>
                      <w:szCs w:val="24"/>
                    </w:rPr>
                    <w:t>/die</w:t>
                  </w:r>
                  <w:r w:rsidRPr="00560C41">
                    <w:rPr>
                      <w:szCs w:val="24"/>
                    </w:rPr>
                    <w:t xml:space="preserve"> bereit ist, Initiativen zu ergreifen.</w:t>
                  </w:r>
                </w:p>
                <w:p w14:paraId="23B51C10" w14:textId="77777777" w:rsidR="00191B0F" w:rsidRPr="00560C41" w:rsidRDefault="00191B0F" w:rsidP="00191B0F">
                  <w:pPr>
                    <w:rPr>
                      <w:szCs w:val="24"/>
                    </w:rPr>
                  </w:pPr>
                  <w:r w:rsidRPr="00560C41">
                    <w:rPr>
                      <w:szCs w:val="24"/>
                    </w:rPr>
                    <w:t>Erfahrung mit Politikgestaltung, Koordinierung und/oder Projektmanagement. Er</w:t>
                  </w:r>
                  <w:r>
                    <w:rPr>
                      <w:szCs w:val="24"/>
                    </w:rPr>
                    <w:t>/sie</w:t>
                  </w:r>
                  <w:r w:rsidRPr="00560C41">
                    <w:rPr>
                      <w:szCs w:val="24"/>
                    </w:rPr>
                    <w:t xml:space="preserve"> sollte nachweislich über ausgezeichnete Verhandlungs- und Kommunikationsfähigkeiten sowie über die Fähigkeit verfügen, unter Druck strenger Fristen effizient und flexibel zu arbeiten. Die Fähigkeit, in einem politisch sensiblen Umfeld zu arbeiten, ist von entscheidender Bedeutung.</w:t>
                  </w:r>
                </w:p>
                <w:p w14:paraId="68E8D4D8" w14:textId="77777777" w:rsidR="00191B0F" w:rsidRPr="00560C41" w:rsidRDefault="00191B0F" w:rsidP="00191B0F">
                  <w:pPr>
                    <w:rPr>
                      <w:szCs w:val="24"/>
                    </w:rPr>
                  </w:pPr>
                  <w:r w:rsidRPr="00560C41">
                    <w:rPr>
                      <w:szCs w:val="24"/>
                    </w:rPr>
                    <w:t>Ein dienstorientierter, dynamischer und erfahrener Kollege und Teamakteur</w:t>
                  </w:r>
                  <w:r w:rsidRPr="00F948FC">
                    <w:rPr>
                      <w:szCs w:val="24"/>
                    </w:rPr>
                    <w:t xml:space="preserve"> </w:t>
                  </w:r>
                  <w:r w:rsidRPr="00560C41">
                    <w:rPr>
                      <w:szCs w:val="24"/>
                    </w:rPr>
                    <w:t>mit einem hohen Verantwortungsbewusstsein, der</w:t>
                  </w:r>
                  <w:r>
                    <w:rPr>
                      <w:szCs w:val="24"/>
                    </w:rPr>
                    <w:t>/die</w:t>
                  </w:r>
                  <w:r w:rsidRPr="00560C41">
                    <w:rPr>
                      <w:szCs w:val="24"/>
                    </w:rPr>
                    <w:t xml:space="preserve"> bereit ist, Initiativen zu ergreifen.</w:t>
                  </w:r>
                </w:p>
                <w:p w14:paraId="2A0F153A" w14:textId="4DD35474" w:rsidR="009321C6" w:rsidRDefault="00191B0F" w:rsidP="009321C6">
                  <w:pPr>
                    <w:rPr>
                      <w:szCs w:val="24"/>
                    </w:rPr>
                  </w:pPr>
                  <w:r w:rsidRPr="00560C41">
                    <w:rPr>
                      <w:szCs w:val="24"/>
                    </w:rPr>
                    <w:t>Erfahrung mit Politikgestaltung, Koordinierung und/oder Projektmanagement. Er</w:t>
                  </w:r>
                  <w:r>
                    <w:rPr>
                      <w:szCs w:val="24"/>
                    </w:rPr>
                    <w:t>/sie</w:t>
                  </w:r>
                  <w:r w:rsidRPr="00560C41">
                    <w:rPr>
                      <w:szCs w:val="24"/>
                    </w:rPr>
                    <w:t xml:space="preserve"> sollte nachweislich über ausgezeichnete Verhandlungs- und Kommunikationsfähigkeiten </w:t>
                  </w:r>
                  <w:r w:rsidRPr="00560C41">
                    <w:rPr>
                      <w:szCs w:val="24"/>
                    </w:rPr>
                    <w:lastRenderedPageBreak/>
                    <w:t>sowie über die Fähigkeit verfügen, unter Druck strenger Fristen effizient und flexibel zu arbeiten. Die Fähigkeit, in einem politisch sensiblen Umfeld zu arbeiten, ist von entscheidender Bedeutung.</w:t>
                  </w:r>
                </w:p>
                <w:p w14:paraId="469FC973" w14:textId="5F63AA48" w:rsidR="00FE5B39" w:rsidRPr="00191B0F" w:rsidRDefault="00FE5B39" w:rsidP="009321C6">
                  <w:pPr>
                    <w:rPr>
                      <w:szCs w:val="24"/>
                    </w:rPr>
                  </w:pPr>
                  <w:r>
                    <w:rPr>
                      <w:szCs w:val="24"/>
                    </w:rPr>
                    <w:t xml:space="preserve">Gute </w:t>
                  </w:r>
                  <w:r w:rsidRPr="00560C41">
                    <w:rPr>
                      <w:szCs w:val="24"/>
                    </w:rPr>
                    <w:t xml:space="preserve">Englischkenntnisse (sowohl schriftlich als auch mündlich) und </w:t>
                  </w:r>
                  <w:r>
                    <w:rPr>
                      <w:szCs w:val="24"/>
                    </w:rPr>
                    <w:t>mittlere Kenntnisse</w:t>
                  </w:r>
                  <w:r w:rsidRPr="00560C41">
                    <w:rPr>
                      <w:szCs w:val="24"/>
                    </w:rPr>
                    <w:t xml:space="preserve"> der französischen Sprache. Eine weitere EU-Sprache ist ein Plus</w:t>
                  </w:r>
                  <w:r>
                    <w:rPr>
                      <w:szCs w:val="24"/>
                    </w:rPr>
                    <w:t>.</w:t>
                  </w:r>
                </w:p>
              </w:sdtContent>
            </w:sdt>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w:t>
      </w:r>
      <w:r w:rsidRPr="00D605F4">
        <w:lastRenderedPageBreak/>
        <w:t xml:space="preserve">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7106B0C"/>
    <w:multiLevelType w:val="hybridMultilevel"/>
    <w:tmpl w:val="BCACBC32"/>
    <w:lvl w:ilvl="0" w:tplc="245C4B9A">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1385EF5"/>
    <w:multiLevelType w:val="hybridMultilevel"/>
    <w:tmpl w:val="D4CE612A"/>
    <w:lvl w:ilvl="0" w:tplc="ED52F04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8"/>
  </w:num>
  <w:num w:numId="6" w16cid:durableId="773328393">
    <w:abstractNumId w:val="21"/>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7"/>
  </w:num>
  <w:num w:numId="16" w16cid:durableId="57359822">
    <w:abstractNumId w:val="22"/>
  </w:num>
  <w:num w:numId="17" w16cid:durableId="229002306">
    <w:abstractNumId w:val="9"/>
  </w:num>
  <w:num w:numId="18" w16cid:durableId="630205849">
    <w:abstractNumId w:val="10"/>
  </w:num>
  <w:num w:numId="19" w16cid:durableId="2102024247">
    <w:abstractNumId w:val="23"/>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477185327">
    <w:abstractNumId w:val="15"/>
  </w:num>
  <w:num w:numId="31" w16cid:durableId="73616810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50AB2"/>
    <w:rsid w:val="000D7B5E"/>
    <w:rsid w:val="001203F8"/>
    <w:rsid w:val="00123B05"/>
    <w:rsid w:val="00191B0F"/>
    <w:rsid w:val="001C0295"/>
    <w:rsid w:val="001D2BF4"/>
    <w:rsid w:val="00280BF3"/>
    <w:rsid w:val="002B5ADE"/>
    <w:rsid w:val="002C5752"/>
    <w:rsid w:val="002D57E2"/>
    <w:rsid w:val="002E7CE3"/>
    <w:rsid w:val="002F7504"/>
    <w:rsid w:val="00316263"/>
    <w:rsid w:val="00324D8D"/>
    <w:rsid w:val="0035094A"/>
    <w:rsid w:val="00352B5B"/>
    <w:rsid w:val="003874E2"/>
    <w:rsid w:val="0039387D"/>
    <w:rsid w:val="00394A86"/>
    <w:rsid w:val="003B2E38"/>
    <w:rsid w:val="003D0DB2"/>
    <w:rsid w:val="00420CE1"/>
    <w:rsid w:val="004C085F"/>
    <w:rsid w:val="004D75AF"/>
    <w:rsid w:val="00546DB1"/>
    <w:rsid w:val="006243BB"/>
    <w:rsid w:val="00676119"/>
    <w:rsid w:val="006F44C9"/>
    <w:rsid w:val="007416CD"/>
    <w:rsid w:val="00767E7E"/>
    <w:rsid w:val="007716E4"/>
    <w:rsid w:val="00785A3F"/>
    <w:rsid w:val="00795C41"/>
    <w:rsid w:val="007A795D"/>
    <w:rsid w:val="007A7CF4"/>
    <w:rsid w:val="007B514A"/>
    <w:rsid w:val="007C07D8"/>
    <w:rsid w:val="007D0EC6"/>
    <w:rsid w:val="00803007"/>
    <w:rsid w:val="008102E0"/>
    <w:rsid w:val="0089735C"/>
    <w:rsid w:val="008D52CF"/>
    <w:rsid w:val="008D755C"/>
    <w:rsid w:val="009321C6"/>
    <w:rsid w:val="00934A25"/>
    <w:rsid w:val="009442BE"/>
    <w:rsid w:val="00956C66"/>
    <w:rsid w:val="009F216F"/>
    <w:rsid w:val="00AA0779"/>
    <w:rsid w:val="00AB56F9"/>
    <w:rsid w:val="00AC5FF8"/>
    <w:rsid w:val="00AE10D5"/>
    <w:rsid w:val="00AE6941"/>
    <w:rsid w:val="00B47526"/>
    <w:rsid w:val="00B73B91"/>
    <w:rsid w:val="00BF6139"/>
    <w:rsid w:val="00C07259"/>
    <w:rsid w:val="00C27C81"/>
    <w:rsid w:val="00CD33B4"/>
    <w:rsid w:val="00D12DCE"/>
    <w:rsid w:val="00D2244F"/>
    <w:rsid w:val="00D605F4"/>
    <w:rsid w:val="00D96CBF"/>
    <w:rsid w:val="00DA711C"/>
    <w:rsid w:val="00DB0606"/>
    <w:rsid w:val="00DF1B78"/>
    <w:rsid w:val="00E01792"/>
    <w:rsid w:val="00E35460"/>
    <w:rsid w:val="00E559F0"/>
    <w:rsid w:val="00EB3060"/>
    <w:rsid w:val="00EC5C6B"/>
    <w:rsid w:val="00ED6452"/>
    <w:rsid w:val="00F60E71"/>
    <w:rsid w:val="00FA2170"/>
    <w:rsid w:val="00FE5B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uiPriority w:val="99"/>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uiPriority w:val="34"/>
    <w:qFormat/>
    <w:locked/>
    <w:rsid w:val="001D2BF4"/>
    <w:pPr>
      <w:spacing w:after="0"/>
      <w:ind w:left="720"/>
      <w:jc w:val="left"/>
    </w:pPr>
    <w:rPr>
      <w:rFonts w:ascii="Calibri" w:eastAsia="Calibri" w:hAnsi="Calibri"/>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74319">
      <w:bodyDiv w:val="1"/>
      <w:marLeft w:val="0"/>
      <w:marRight w:val="0"/>
      <w:marTop w:val="0"/>
      <w:marBottom w:val="0"/>
      <w:divBdr>
        <w:top w:val="none" w:sz="0" w:space="0" w:color="auto"/>
        <w:left w:val="none" w:sz="0" w:space="0" w:color="auto"/>
        <w:bottom w:val="none" w:sz="0" w:space="0" w:color="auto"/>
        <w:right w:val="none" w:sz="0" w:space="0" w:color="auto"/>
      </w:divBdr>
    </w:div>
    <w:div w:id="283537451">
      <w:bodyDiv w:val="1"/>
      <w:marLeft w:val="0"/>
      <w:marRight w:val="0"/>
      <w:marTop w:val="0"/>
      <w:marBottom w:val="0"/>
      <w:divBdr>
        <w:top w:val="none" w:sz="0" w:space="0" w:color="auto"/>
        <w:left w:val="none" w:sz="0" w:space="0" w:color="auto"/>
        <w:bottom w:val="none" w:sz="0" w:space="0" w:color="auto"/>
        <w:right w:val="none" w:sz="0" w:space="0" w:color="auto"/>
      </w:divBdr>
    </w:div>
    <w:div w:id="301934002">
      <w:bodyDiv w:val="1"/>
      <w:marLeft w:val="0"/>
      <w:marRight w:val="0"/>
      <w:marTop w:val="0"/>
      <w:marBottom w:val="0"/>
      <w:divBdr>
        <w:top w:val="none" w:sz="0" w:space="0" w:color="auto"/>
        <w:left w:val="none" w:sz="0" w:space="0" w:color="auto"/>
        <w:bottom w:val="none" w:sz="0" w:space="0" w:color="auto"/>
        <w:right w:val="none" w:sz="0" w:space="0" w:color="auto"/>
      </w:divBdr>
    </w:div>
    <w:div w:id="381641751">
      <w:bodyDiv w:val="1"/>
      <w:marLeft w:val="0"/>
      <w:marRight w:val="0"/>
      <w:marTop w:val="0"/>
      <w:marBottom w:val="0"/>
      <w:divBdr>
        <w:top w:val="none" w:sz="0" w:space="0" w:color="auto"/>
        <w:left w:val="none" w:sz="0" w:space="0" w:color="auto"/>
        <w:bottom w:val="none" w:sz="0" w:space="0" w:color="auto"/>
        <w:right w:val="none" w:sz="0" w:space="0" w:color="auto"/>
      </w:divBdr>
    </w:div>
    <w:div w:id="433520712">
      <w:bodyDiv w:val="1"/>
      <w:marLeft w:val="0"/>
      <w:marRight w:val="0"/>
      <w:marTop w:val="0"/>
      <w:marBottom w:val="0"/>
      <w:divBdr>
        <w:top w:val="none" w:sz="0" w:space="0" w:color="auto"/>
        <w:left w:val="none" w:sz="0" w:space="0" w:color="auto"/>
        <w:bottom w:val="none" w:sz="0" w:space="0" w:color="auto"/>
        <w:right w:val="none" w:sz="0" w:space="0" w:color="auto"/>
      </w:divBdr>
    </w:div>
    <w:div w:id="869420341">
      <w:bodyDiv w:val="1"/>
      <w:marLeft w:val="0"/>
      <w:marRight w:val="0"/>
      <w:marTop w:val="0"/>
      <w:marBottom w:val="0"/>
      <w:divBdr>
        <w:top w:val="none" w:sz="0" w:space="0" w:color="auto"/>
        <w:left w:val="none" w:sz="0" w:space="0" w:color="auto"/>
        <w:bottom w:val="none" w:sz="0" w:space="0" w:color="auto"/>
        <w:right w:val="none" w:sz="0" w:space="0" w:color="auto"/>
      </w:divBdr>
    </w:div>
    <w:div w:id="910188971">
      <w:bodyDiv w:val="1"/>
      <w:marLeft w:val="0"/>
      <w:marRight w:val="0"/>
      <w:marTop w:val="0"/>
      <w:marBottom w:val="0"/>
      <w:divBdr>
        <w:top w:val="none" w:sz="0" w:space="0" w:color="auto"/>
        <w:left w:val="none" w:sz="0" w:space="0" w:color="auto"/>
        <w:bottom w:val="none" w:sz="0" w:space="0" w:color="auto"/>
        <w:right w:val="none" w:sz="0" w:space="0" w:color="auto"/>
      </w:divBdr>
    </w:div>
    <w:div w:id="1131097894">
      <w:bodyDiv w:val="1"/>
      <w:marLeft w:val="0"/>
      <w:marRight w:val="0"/>
      <w:marTop w:val="0"/>
      <w:marBottom w:val="0"/>
      <w:divBdr>
        <w:top w:val="none" w:sz="0" w:space="0" w:color="auto"/>
        <w:left w:val="none" w:sz="0" w:space="0" w:color="auto"/>
        <w:bottom w:val="none" w:sz="0" w:space="0" w:color="auto"/>
        <w:right w:val="none" w:sz="0" w:space="0" w:color="auto"/>
      </w:divBdr>
    </w:div>
    <w:div w:id="1156610856">
      <w:bodyDiv w:val="1"/>
      <w:marLeft w:val="0"/>
      <w:marRight w:val="0"/>
      <w:marTop w:val="0"/>
      <w:marBottom w:val="0"/>
      <w:divBdr>
        <w:top w:val="none" w:sz="0" w:space="0" w:color="auto"/>
        <w:left w:val="none" w:sz="0" w:space="0" w:color="auto"/>
        <w:bottom w:val="none" w:sz="0" w:space="0" w:color="auto"/>
        <w:right w:val="none" w:sz="0" w:space="0" w:color="auto"/>
      </w:divBdr>
    </w:div>
    <w:div w:id="1291400679">
      <w:bodyDiv w:val="1"/>
      <w:marLeft w:val="0"/>
      <w:marRight w:val="0"/>
      <w:marTop w:val="0"/>
      <w:marBottom w:val="0"/>
      <w:divBdr>
        <w:top w:val="none" w:sz="0" w:space="0" w:color="auto"/>
        <w:left w:val="none" w:sz="0" w:space="0" w:color="auto"/>
        <w:bottom w:val="none" w:sz="0" w:space="0" w:color="auto"/>
        <w:right w:val="none" w:sz="0" w:space="0" w:color="auto"/>
      </w:divBdr>
    </w:div>
    <w:div w:id="1580284321">
      <w:bodyDiv w:val="1"/>
      <w:marLeft w:val="0"/>
      <w:marRight w:val="0"/>
      <w:marTop w:val="0"/>
      <w:marBottom w:val="0"/>
      <w:divBdr>
        <w:top w:val="none" w:sz="0" w:space="0" w:color="auto"/>
        <w:left w:val="none" w:sz="0" w:space="0" w:color="auto"/>
        <w:bottom w:val="none" w:sz="0" w:space="0" w:color="auto"/>
        <w:right w:val="none" w:sz="0" w:space="0" w:color="auto"/>
      </w:divBdr>
    </w:div>
    <w:div w:id="1905217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96006237DA7B404BA82EC592FFA7BD9C"/>
        <w:category>
          <w:name w:val="General"/>
          <w:gallery w:val="placeholder"/>
        </w:category>
        <w:types>
          <w:type w:val="bbPlcHdr"/>
        </w:types>
        <w:behaviors>
          <w:behavior w:val="content"/>
        </w:behaviors>
        <w:guid w:val="{21F01472-AD73-4AC8-9BA6-AFFC7E3E3007}"/>
      </w:docPartPr>
      <w:docPartBody>
        <w:p w:rsidR="003434CF" w:rsidRDefault="003434CF" w:rsidP="003434CF">
          <w:pPr>
            <w:pStyle w:val="96006237DA7B404BA82EC592FFA7BD9C"/>
          </w:pPr>
          <w:r w:rsidRPr="00546DB1">
            <w:rPr>
              <w:rStyle w:val="PlaceholderText"/>
              <w:bCs/>
              <w:lang w:val="en-IE"/>
            </w:rPr>
            <w:t>Click or tap here to enter text.</w:t>
          </w:r>
        </w:p>
      </w:docPartBody>
    </w:docPart>
    <w:docPart>
      <w:docPartPr>
        <w:name w:val="352093C549E74B5BBAF64E50F5C17523"/>
        <w:category>
          <w:name w:val="General"/>
          <w:gallery w:val="placeholder"/>
        </w:category>
        <w:types>
          <w:type w:val="bbPlcHdr"/>
        </w:types>
        <w:behaviors>
          <w:behavior w:val="content"/>
        </w:behaviors>
        <w:guid w:val="{F174E9AC-57A5-4D62-82CC-BA8A8AA74DE7}"/>
      </w:docPartPr>
      <w:docPartBody>
        <w:p w:rsidR="003434CF" w:rsidRDefault="003434CF" w:rsidP="003434CF">
          <w:pPr>
            <w:pStyle w:val="352093C549E74B5BBAF64E50F5C17523"/>
          </w:pPr>
          <w:r w:rsidRPr="00111AB6">
            <w:rPr>
              <w:rStyle w:val="PlaceholderText"/>
            </w:rPr>
            <w:t>Click or tap here to enter text.</w:t>
          </w:r>
        </w:p>
      </w:docPartBody>
    </w:docPart>
    <w:docPart>
      <w:docPartPr>
        <w:name w:val="4A63331FCFC7416CB158428796D8E5ED"/>
        <w:category>
          <w:name w:val="General"/>
          <w:gallery w:val="placeholder"/>
        </w:category>
        <w:types>
          <w:type w:val="bbPlcHdr"/>
        </w:types>
        <w:behaviors>
          <w:behavior w:val="content"/>
        </w:behaviors>
        <w:guid w:val="{EBDE9A5B-F351-43AE-B49A-235743311612}"/>
      </w:docPartPr>
      <w:docPartBody>
        <w:p w:rsidR="003434CF" w:rsidRDefault="003434CF" w:rsidP="003434CF">
          <w:pPr>
            <w:pStyle w:val="4A63331FCFC7416CB158428796D8E5ED"/>
          </w:pPr>
          <w:r w:rsidRPr="003B2E38">
            <w:rPr>
              <w:rStyle w:val="PlaceholderText"/>
              <w:bCs/>
              <w:lang w:val="en-IE"/>
            </w:rPr>
            <w:t>Click or tap here to enter text.</w:t>
          </w:r>
        </w:p>
      </w:docPartBody>
    </w:docPart>
    <w:docPart>
      <w:docPartPr>
        <w:name w:val="2A32631EC6FA48A291CB91F07C5D116E"/>
        <w:category>
          <w:name w:val="General"/>
          <w:gallery w:val="placeholder"/>
        </w:category>
        <w:types>
          <w:type w:val="bbPlcHdr"/>
        </w:types>
        <w:behaviors>
          <w:behavior w:val="content"/>
        </w:behaviors>
        <w:guid w:val="{ED24EFA4-9DDF-4B16-88FD-6BDEE75468F5}"/>
      </w:docPartPr>
      <w:docPartBody>
        <w:p w:rsidR="003434CF" w:rsidRDefault="003434CF" w:rsidP="003434CF">
          <w:pPr>
            <w:pStyle w:val="2A32631EC6FA48A291CB91F07C5D116E"/>
          </w:pPr>
          <w:r w:rsidRPr="00BD2312">
            <w:rPr>
              <w:rStyle w:val="PlaceholderText"/>
            </w:rPr>
            <w:t>Click or tap here to enter text.</w:t>
          </w:r>
        </w:p>
      </w:docPartBody>
    </w:docPart>
    <w:docPart>
      <w:docPartPr>
        <w:name w:val="FFB447016A454A8EB72D9AFC2290C2BE"/>
        <w:category>
          <w:name w:val="General"/>
          <w:gallery w:val="placeholder"/>
        </w:category>
        <w:types>
          <w:type w:val="bbPlcHdr"/>
        </w:types>
        <w:behaviors>
          <w:behavior w:val="content"/>
        </w:behaviors>
        <w:guid w:val="{904096B0-C515-498C-9541-877667088785}"/>
      </w:docPartPr>
      <w:docPartBody>
        <w:p w:rsidR="003434CF" w:rsidRDefault="003434CF" w:rsidP="003434CF">
          <w:pPr>
            <w:pStyle w:val="FFB447016A454A8EB72D9AFC2290C2BE"/>
          </w:pPr>
          <w:r w:rsidRPr="00BD2312">
            <w:rPr>
              <w:rStyle w:val="PlaceholderText"/>
            </w:rPr>
            <w:t>Click or tap here to enter text.</w:t>
          </w:r>
        </w:p>
      </w:docPartBody>
    </w:docPart>
    <w:docPart>
      <w:docPartPr>
        <w:name w:val="D25122E4D4724BED964BC9E92A352B8C"/>
        <w:category>
          <w:name w:val="General"/>
          <w:gallery w:val="placeholder"/>
        </w:category>
        <w:types>
          <w:type w:val="bbPlcHdr"/>
        </w:types>
        <w:behaviors>
          <w:behavior w:val="content"/>
        </w:behaviors>
        <w:guid w:val="{67999D9B-A522-4C09-922E-4139C2C9F3F5}"/>
      </w:docPartPr>
      <w:docPartBody>
        <w:p w:rsidR="003434CF" w:rsidRDefault="003434CF" w:rsidP="003434CF">
          <w:pPr>
            <w:pStyle w:val="D25122E4D4724BED964BC9E92A352B8C"/>
          </w:pPr>
          <w:r w:rsidRPr="00BD2312">
            <w:rPr>
              <w:rStyle w:val="PlaceholderText"/>
            </w:rPr>
            <w:t>Click or tap here to enter text.</w:t>
          </w:r>
        </w:p>
      </w:docPartBody>
    </w:docPart>
    <w:docPart>
      <w:docPartPr>
        <w:name w:val="4E924CEF0A644C51940C01E2E47F1A3E"/>
        <w:category>
          <w:name w:val="General"/>
          <w:gallery w:val="placeholder"/>
        </w:category>
        <w:types>
          <w:type w:val="bbPlcHdr"/>
        </w:types>
        <w:behaviors>
          <w:behavior w:val="content"/>
        </w:behaviors>
        <w:guid w:val="{87D77A07-2148-4092-B794-2A14D0B60D75}"/>
      </w:docPartPr>
      <w:docPartBody>
        <w:p w:rsidR="00D03B8E" w:rsidRDefault="00D03B8E" w:rsidP="00D03B8E">
          <w:pPr>
            <w:pStyle w:val="4E924CEF0A644C51940C01E2E47F1A3E"/>
          </w:pPr>
          <w:r w:rsidRPr="00111AB6">
            <w:rPr>
              <w:rStyle w:val="PlaceholderText"/>
            </w:rPr>
            <w:t>Click or tap here to enter text.</w:t>
          </w:r>
        </w:p>
      </w:docPartBody>
    </w:docPart>
    <w:docPart>
      <w:docPartPr>
        <w:name w:val="3D789DA21E2A4843B69792133F47D799"/>
        <w:category>
          <w:name w:val="General"/>
          <w:gallery w:val="placeholder"/>
        </w:category>
        <w:types>
          <w:type w:val="bbPlcHdr"/>
        </w:types>
        <w:behaviors>
          <w:behavior w:val="content"/>
        </w:behaviors>
        <w:guid w:val="{7E13CA92-CE54-47C7-91F6-86964B3BFBF3}"/>
      </w:docPartPr>
      <w:docPartBody>
        <w:p w:rsidR="00D03B8E" w:rsidRDefault="00D03B8E" w:rsidP="00D03B8E">
          <w:pPr>
            <w:pStyle w:val="3D789DA21E2A4843B69792133F47D799"/>
          </w:pPr>
          <w:r w:rsidRPr="003B2E38">
            <w:rPr>
              <w:rStyle w:val="PlaceholderText"/>
              <w:bCs/>
              <w:lang w:val="en-IE"/>
            </w:rPr>
            <w:t>Click or tap here to enter text.</w:t>
          </w:r>
        </w:p>
      </w:docPartBody>
    </w:docPart>
    <w:docPart>
      <w:docPartPr>
        <w:name w:val="D7417131E27840D7964197B5CE999B21"/>
        <w:category>
          <w:name w:val="General"/>
          <w:gallery w:val="placeholder"/>
        </w:category>
        <w:types>
          <w:type w:val="bbPlcHdr"/>
        </w:types>
        <w:behaviors>
          <w:behavior w:val="content"/>
        </w:behaviors>
        <w:guid w:val="{5510C0B7-EF7B-4215-8539-0176533EB9B4}"/>
      </w:docPartPr>
      <w:docPartBody>
        <w:p w:rsidR="00D03B8E" w:rsidRDefault="00D03B8E" w:rsidP="00D03B8E">
          <w:pPr>
            <w:pStyle w:val="D7417131E27840D7964197B5CE999B21"/>
          </w:pPr>
          <w:r w:rsidRPr="00BD2312">
            <w:rPr>
              <w:rStyle w:val="PlaceholderText"/>
            </w:rPr>
            <w:t>Click or tap here to enter text.</w:t>
          </w:r>
        </w:p>
      </w:docPartBody>
    </w:docPart>
    <w:docPart>
      <w:docPartPr>
        <w:name w:val="9A24C2DA65794F91A44C113B9C087A8F"/>
        <w:category>
          <w:name w:val="General"/>
          <w:gallery w:val="placeholder"/>
        </w:category>
        <w:types>
          <w:type w:val="bbPlcHdr"/>
        </w:types>
        <w:behaviors>
          <w:behavior w:val="content"/>
        </w:behaviors>
        <w:guid w:val="{49857422-90EC-42FB-A9F4-E8B254F3FA0B}"/>
      </w:docPartPr>
      <w:docPartBody>
        <w:p w:rsidR="00066966" w:rsidRDefault="00066966" w:rsidP="00066966">
          <w:pPr>
            <w:pStyle w:val="9A24C2DA65794F91A44C113B9C087A8F"/>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66966"/>
    <w:rsid w:val="000A4922"/>
    <w:rsid w:val="00123B05"/>
    <w:rsid w:val="003434CF"/>
    <w:rsid w:val="003F7ACD"/>
    <w:rsid w:val="00420CE1"/>
    <w:rsid w:val="004C085F"/>
    <w:rsid w:val="0056186B"/>
    <w:rsid w:val="00610FB9"/>
    <w:rsid w:val="00723B02"/>
    <w:rsid w:val="00897026"/>
    <w:rsid w:val="008A7C76"/>
    <w:rsid w:val="008C406B"/>
    <w:rsid w:val="008D04E3"/>
    <w:rsid w:val="00A71FAD"/>
    <w:rsid w:val="00B21BDA"/>
    <w:rsid w:val="00D03B8E"/>
    <w:rsid w:val="00D96CBF"/>
    <w:rsid w:val="00DB168D"/>
    <w:rsid w:val="00DF1B78"/>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06696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6006237DA7B404BA82EC592FFA7BD9C">
    <w:name w:val="96006237DA7B404BA82EC592FFA7BD9C"/>
    <w:rsid w:val="003434CF"/>
    <w:rPr>
      <w:kern w:val="2"/>
      <w:lang w:val="en-US" w:eastAsia="en-US"/>
      <w14:ligatures w14:val="standardContextual"/>
    </w:rPr>
  </w:style>
  <w:style w:type="paragraph" w:customStyle="1" w:styleId="352093C549E74B5BBAF64E50F5C17523">
    <w:name w:val="352093C549E74B5BBAF64E50F5C17523"/>
    <w:rsid w:val="003434CF"/>
    <w:rPr>
      <w:kern w:val="2"/>
      <w:lang w:val="en-US" w:eastAsia="en-US"/>
      <w14:ligatures w14:val="standardContextual"/>
    </w:rPr>
  </w:style>
  <w:style w:type="paragraph" w:customStyle="1" w:styleId="4A63331FCFC7416CB158428796D8E5ED">
    <w:name w:val="4A63331FCFC7416CB158428796D8E5ED"/>
    <w:rsid w:val="003434CF"/>
    <w:rPr>
      <w:kern w:val="2"/>
      <w:lang w:val="en-US" w:eastAsia="en-US"/>
      <w14:ligatures w14:val="standardContextual"/>
    </w:rPr>
  </w:style>
  <w:style w:type="paragraph" w:customStyle="1" w:styleId="2A32631EC6FA48A291CB91F07C5D116E">
    <w:name w:val="2A32631EC6FA48A291CB91F07C5D116E"/>
    <w:rsid w:val="003434CF"/>
    <w:rPr>
      <w:kern w:val="2"/>
      <w:lang w:val="en-US" w:eastAsia="en-US"/>
      <w14:ligatures w14:val="standardContextual"/>
    </w:rPr>
  </w:style>
  <w:style w:type="paragraph" w:customStyle="1" w:styleId="FFB447016A454A8EB72D9AFC2290C2BE">
    <w:name w:val="FFB447016A454A8EB72D9AFC2290C2BE"/>
    <w:rsid w:val="003434CF"/>
    <w:rPr>
      <w:kern w:val="2"/>
      <w:lang w:val="en-US" w:eastAsia="en-US"/>
      <w14:ligatures w14:val="standardContextual"/>
    </w:rPr>
  </w:style>
  <w:style w:type="paragraph" w:customStyle="1" w:styleId="D25122E4D4724BED964BC9E92A352B8C">
    <w:name w:val="D25122E4D4724BED964BC9E92A352B8C"/>
    <w:rsid w:val="003434CF"/>
    <w:rPr>
      <w:kern w:val="2"/>
      <w:lang w:val="en-US" w:eastAsia="en-US"/>
      <w14:ligatures w14:val="standardContextual"/>
    </w:rPr>
  </w:style>
  <w:style w:type="paragraph" w:customStyle="1" w:styleId="4E924CEF0A644C51940C01E2E47F1A3E">
    <w:name w:val="4E924CEF0A644C51940C01E2E47F1A3E"/>
    <w:rsid w:val="00D03B8E"/>
    <w:rPr>
      <w:kern w:val="2"/>
      <w:lang w:val="en-US" w:eastAsia="en-US"/>
      <w14:ligatures w14:val="standardContextual"/>
    </w:rPr>
  </w:style>
  <w:style w:type="paragraph" w:customStyle="1" w:styleId="3D789DA21E2A4843B69792133F47D799">
    <w:name w:val="3D789DA21E2A4843B69792133F47D799"/>
    <w:rsid w:val="00D03B8E"/>
    <w:rPr>
      <w:kern w:val="2"/>
      <w:lang w:val="en-US" w:eastAsia="en-US"/>
      <w14:ligatures w14:val="standardContextual"/>
    </w:rPr>
  </w:style>
  <w:style w:type="paragraph" w:customStyle="1" w:styleId="D7417131E27840D7964197B5CE999B21">
    <w:name w:val="D7417131E27840D7964197B5CE999B21"/>
    <w:rsid w:val="00D03B8E"/>
    <w:rPr>
      <w:kern w:val="2"/>
      <w:lang w:val="en-US" w:eastAsia="en-US"/>
      <w14:ligatures w14:val="standardContextual"/>
    </w:rPr>
  </w:style>
  <w:style w:type="paragraph" w:customStyle="1" w:styleId="9A24C2DA65794F91A44C113B9C087A8F">
    <w:name w:val="9A24C2DA65794F91A44C113B9C087A8F"/>
    <w:rsid w:val="0006696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4AC718-AF23-442A-92F5-08EA22515F3E}">
  <ds:schemaRefs>
    <ds:schemaRef ds:uri="http://purl.org/dc/dcmitype/"/>
    <ds:schemaRef ds:uri="a41a97bf-0494-41d8-ba3d-259bd7771890"/>
    <ds:schemaRef ds:uri="http://www.w3.org/XML/1998/namespace"/>
    <ds:schemaRef ds:uri="http://purl.org/dc/elements/1.1/"/>
    <ds:schemaRef ds:uri="http://schemas.microsoft.com/office/infopath/2007/PartnerControls"/>
    <ds:schemaRef ds:uri="http://schemas.openxmlformats.org/package/2006/metadata/core-properties"/>
    <ds:schemaRef ds:uri="1929b814-5a78-4bdc-9841-d8b9ef424f65"/>
    <ds:schemaRef ds:uri="08927195-b699-4be0-9ee2-6c66dc215b5a"/>
    <ds:schemaRef ds:uri="http://schemas.microsoft.com/office/2006/documentManagement/types"/>
    <ds:schemaRef ds:uri="http://schemas.microsoft.com/sharepoint/v3/fields"/>
    <ds:schemaRef ds:uri="http://schemas.microsoft.com/office/2006/metadata/properties"/>
    <ds:schemaRef ds:uri="http://purl.org/dc/terms/"/>
    <ds:schemaRef ds:uri="30c666ed-fe46-43d6-bf30-6de2567680e6"/>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1DB72EFA-9A9F-4F5B-AB9B-0434A59B82CF}">
  <ds:schemaRefs/>
</ds:datastoreItem>
</file>

<file path=customXml/itemProps6.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7.xml><?xml version="1.0" encoding="utf-8"?>
<ds:datastoreItem xmlns:ds="http://schemas.openxmlformats.org/officeDocument/2006/customXml" ds:itemID="{BD9AE297-F92F-4E96-962A-D6CEDB053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Eurolook</Template>
  <TotalTime>50</TotalTime>
  <Pages>4</Pages>
  <Words>1307</Words>
  <Characters>7454</Characters>
  <Application>Microsoft Office Word</Application>
  <DocSecurity>0</DocSecurity>
  <PresentationFormat>Microsoft Word 14.0</PresentationFormat>
  <Lines>62</Lines>
  <Paragraphs>17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19</cp:revision>
  <dcterms:created xsi:type="dcterms:W3CDTF">2024-10-10T11:01:00Z</dcterms:created>
  <dcterms:modified xsi:type="dcterms:W3CDTF">2025-04-11T17:30:00Z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